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B624B8" w:rsidRDefault="004107CC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7733" w:history="1">
        <w:r w:rsidR="00B624B8" w:rsidRPr="008B28DD">
          <w:rPr>
            <w:rStyle w:val="aa"/>
          </w:rPr>
          <w:t>LLDP-EXT-DOT1-EVB-EXTENSIONS-MIB</w:t>
        </w:r>
        <w:r w:rsidR="00B624B8">
          <w:rPr>
            <w:webHidden/>
          </w:rPr>
          <w:tab/>
        </w:r>
        <w:r w:rsidR="00B624B8">
          <w:rPr>
            <w:webHidden/>
          </w:rPr>
          <w:fldChar w:fldCharType="begin"/>
        </w:r>
        <w:r w:rsidR="00B624B8">
          <w:rPr>
            <w:webHidden/>
          </w:rPr>
          <w:instrText xml:space="preserve"> PAGEREF _Toc399317733 \h </w:instrText>
        </w:r>
        <w:r w:rsidR="00B624B8">
          <w:rPr>
            <w:webHidden/>
          </w:rPr>
        </w:r>
        <w:r w:rsidR="00B624B8">
          <w:rPr>
            <w:webHidden/>
          </w:rPr>
          <w:fldChar w:fldCharType="separate"/>
        </w:r>
        <w:r w:rsidR="00B624B8">
          <w:rPr>
            <w:webHidden/>
          </w:rPr>
          <w:t>2</w:t>
        </w:r>
        <w:r w:rsidR="00B624B8">
          <w:rPr>
            <w:webHidden/>
          </w:rPr>
          <w:fldChar w:fldCharType="end"/>
        </w:r>
      </w:hyperlink>
    </w:p>
    <w:p w:rsidR="00B624B8" w:rsidRDefault="00B624B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34" w:history="1">
        <w:r w:rsidRPr="008B28DD">
          <w:rPr>
            <w:rStyle w:val="aa"/>
            <w:rFonts w:ascii="Helvetica" w:hAnsi="Helvetica"/>
          </w:rPr>
          <w:t>lldpXdot1EvbConfigEvbTable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624B8" w:rsidRDefault="00B624B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35" w:history="1">
        <w:r w:rsidRPr="008B28DD">
          <w:rPr>
            <w:rStyle w:val="aa"/>
            <w:rFonts w:ascii="Helvetica" w:hAnsi="Helvetica"/>
          </w:rPr>
          <w:t>lldpXdot1EvbConfigCdcpTable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624B8" w:rsidRDefault="00B624B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36" w:history="1">
        <w:r w:rsidRPr="008B28DD">
          <w:rPr>
            <w:rStyle w:val="aa"/>
            <w:rFonts w:ascii="Helvetica" w:hAnsi="Helvetica"/>
            <w:lang w:val="zh-CN"/>
          </w:rPr>
          <w:t>lldpV2Xdot1LocEvbTlvTable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624B8" w:rsidRDefault="00B624B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37" w:history="1">
        <w:r w:rsidRPr="008B28DD">
          <w:rPr>
            <w:rStyle w:val="aa"/>
            <w:rFonts w:ascii="Helvetica" w:hAnsi="Helvetica"/>
            <w:lang w:val="zh-CN"/>
          </w:rPr>
          <w:t>lldpV2Xdot1LocCdcpTlvTable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624B8" w:rsidRDefault="00B624B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38" w:history="1">
        <w:r w:rsidRPr="008B28DD">
          <w:rPr>
            <w:rStyle w:val="aa"/>
            <w:rFonts w:ascii="Helvetica" w:hAnsi="Helvetica"/>
            <w:lang w:val="zh-CN"/>
          </w:rPr>
          <w:t>lldpV2Xdot1RemEvbTlvTable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624B8" w:rsidRDefault="00B624B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39" w:history="1">
        <w:r w:rsidRPr="008B28DD">
          <w:rPr>
            <w:rStyle w:val="aa"/>
            <w:rFonts w:ascii="Helvetica" w:hAnsi="Helvetica"/>
            <w:lang w:val="zh-CN"/>
          </w:rPr>
          <w:t>lldpV2Xdot1RemCdcpTlvTable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4107C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624B8" w:rsidRPr="00D75A89" w:rsidRDefault="00B624B8" w:rsidP="00B624B8">
      <w:pPr>
        <w:pStyle w:val="1"/>
        <w:tabs>
          <w:tab w:val="num" w:pos="432"/>
        </w:tabs>
        <w:ind w:left="432" w:hanging="432"/>
        <w:jc w:val="both"/>
        <w:rPr>
          <w:rFonts w:ascii="Helvetica" w:hAnsi="Helvetica"/>
        </w:rPr>
      </w:pPr>
      <w:bookmarkStart w:id="0" w:name="_Toc399317733"/>
      <w:r w:rsidRPr="001461AA">
        <w:lastRenderedPageBreak/>
        <w:t>LLDP-EXT-DOT1-EVB-EXTENSIONS-MIB</w:t>
      </w:r>
      <w:bookmarkEnd w:id="0"/>
    </w:p>
    <w:p w:rsidR="00B624B8" w:rsidRPr="00B624B8" w:rsidRDefault="00B624B8" w:rsidP="00B624B8">
      <w:r w:rsidRPr="00B624B8">
        <w:t>The LLDP Management Information Base extension module for IEEE 802.1 organizationally defined discovery information for the EVB extension objects.</w:t>
      </w:r>
    </w:p>
    <w:p w:rsidR="00B624B8" w:rsidRDefault="00B624B8" w:rsidP="00B624B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1" w:name="_Toc397420360"/>
      <w:bookmarkStart w:id="2" w:name="_Toc399317734"/>
      <w:r w:rsidRPr="00126AFA">
        <w:rPr>
          <w:rFonts w:ascii="Helvetica" w:hAnsi="Helvetica"/>
        </w:rPr>
        <w:t>lldpXdot1EvbConfigEvbTable</w:t>
      </w:r>
      <w:bookmarkEnd w:id="1"/>
      <w:bookmarkEnd w:id="2"/>
      <w:r w:rsidRPr="00126AFA">
        <w:rPr>
          <w:rFonts w:ascii="Helvetica" w:eastAsia="宋体" w:hAnsi="Helvetica"/>
        </w:rPr>
        <w:t xml:space="preserve"> </w:t>
      </w:r>
    </w:p>
    <w:p w:rsidR="00B624B8" w:rsidRPr="00B624B8" w:rsidRDefault="00B624B8" w:rsidP="00B624B8">
      <w:r w:rsidRPr="00B624B8">
        <w:rPr>
          <w:rFonts w:hint="eastAsia"/>
        </w:rPr>
        <w:t xml:space="preserve">Note: The object of this table will be changed when the object of </w:t>
      </w:r>
      <w:r w:rsidRPr="00B624B8">
        <w:t>lldpXdot1EvbConfigCdcpTable</w:t>
      </w:r>
      <w:r w:rsidRPr="00B624B8">
        <w:rPr>
          <w:rFonts w:hint="eastAsia"/>
        </w:rPr>
        <w:t xml:space="preserve"> changes.</w:t>
      </w:r>
    </w:p>
    <w:p w:rsidR="00B624B8" w:rsidRPr="00B624B8" w:rsidRDefault="00B624B8" w:rsidP="00B624B8">
      <w:pPr>
        <w:pStyle w:val="TableText"/>
        <w:kinsoku w:val="0"/>
        <w:textAlignment w:val="top"/>
        <w:rPr>
          <w:rFonts w:cs="Arial"/>
          <w:kern w:val="2"/>
          <w:sz w:val="20"/>
          <w:szCs w:val="20"/>
        </w:rPr>
      </w:pPr>
      <w:r w:rsidRPr="00B624B8">
        <w:rPr>
          <w:rFonts w:cs="Arial"/>
          <w:kern w:val="2"/>
          <w:sz w:val="20"/>
          <w:szCs w:val="20"/>
        </w:rPr>
        <w:t>OID of this table is: 1.3.111.2.802.1.1.13.1.5.32962.7.1.1.1.1.1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443"/>
        <w:gridCol w:w="1235"/>
        <w:gridCol w:w="992"/>
        <w:gridCol w:w="2750"/>
      </w:tblGrid>
      <w:tr w:rsidR="00B624B8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624B8" w:rsidRPr="00D471D2" w:rsidTr="0091260D">
        <w:trPr>
          <w:cantSplit/>
          <w:trHeight w:val="541"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126AFA">
              <w:rPr>
                <w:rFonts w:ascii="Helvetica" w:hAnsi="Helvetica" w:cs="Helvetica"/>
              </w:rPr>
              <w:t>lldpXdot1EvbConfigEvbTxEnable(</w:t>
            </w:r>
            <w:r w:rsidRPr="00126AFA">
              <w:rPr>
                <w:rFonts w:ascii="Helvetica" w:hAnsi="Helvetica" w:cs="Helvetica"/>
                <w:lang w:val="zh-CN"/>
              </w:rPr>
              <w:t>1.3.111.2.802.1.1.13.1.5.32962.7.1.1.1.1.1.1.1</w:t>
            </w:r>
            <w:r w:rsidRPr="00126AFA">
              <w:rPr>
                <w:rFonts w:ascii="Helvetica" w:hAnsi="Helvetica" w:cs="Helvetic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/>
              </w:rPr>
              <w:t>read-write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126AFA">
              <w:rPr>
                <w:rFonts w:ascii="Helvetica" w:hAnsi="Helvetica" w:cs="Helvetica"/>
              </w:rPr>
              <w:t>As per MIB</w:t>
            </w:r>
          </w:p>
        </w:tc>
      </w:tr>
    </w:tbl>
    <w:p w:rsidR="00B624B8" w:rsidRDefault="00B624B8" w:rsidP="00B624B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/>
        </w:rPr>
      </w:pPr>
      <w:bookmarkStart w:id="3" w:name="_Toc397420361"/>
      <w:bookmarkStart w:id="4" w:name="_Toc399317735"/>
      <w:r w:rsidRPr="00126AFA">
        <w:rPr>
          <w:rFonts w:ascii="Helvetica" w:hAnsi="Helvetica"/>
        </w:rPr>
        <w:t>lldpXdot1EvbConfigCdcpTable</w:t>
      </w:r>
      <w:bookmarkEnd w:id="3"/>
      <w:bookmarkEnd w:id="4"/>
    </w:p>
    <w:p w:rsidR="00B624B8" w:rsidRPr="00B624B8" w:rsidRDefault="00B624B8" w:rsidP="00B624B8">
      <w:r w:rsidRPr="00B624B8">
        <w:rPr>
          <w:rFonts w:hint="eastAsia"/>
        </w:rPr>
        <w:t xml:space="preserve">Note: The object of this table will be changed when the object of </w:t>
      </w:r>
      <w:r w:rsidRPr="00B624B8">
        <w:t>lldpXdot1EvbConfigEvbTable</w:t>
      </w:r>
      <w:r w:rsidRPr="00B624B8">
        <w:rPr>
          <w:rFonts w:hint="eastAsia"/>
        </w:rPr>
        <w:t xml:space="preserve"> changes.</w:t>
      </w:r>
    </w:p>
    <w:p w:rsidR="00B624B8" w:rsidRPr="00B624B8" w:rsidRDefault="00B624B8" w:rsidP="00B624B8">
      <w:pPr>
        <w:tabs>
          <w:tab w:val="left" w:pos="1806"/>
          <w:tab w:val="left" w:pos="2257"/>
          <w:tab w:val="left" w:pos="2709"/>
        </w:tabs>
      </w:pPr>
      <w:r w:rsidRPr="00B624B8">
        <w:t>OID of this table is: 1.3.111.2.802.1.1.13.1.5.32962.7.1.1.1.1.2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443"/>
        <w:gridCol w:w="1235"/>
        <w:gridCol w:w="992"/>
        <w:gridCol w:w="2750"/>
      </w:tblGrid>
      <w:tr w:rsidR="00B624B8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624B8" w:rsidRPr="00D471D2" w:rsidTr="0091260D">
        <w:trPr>
          <w:cantSplit/>
          <w:trHeight w:val="694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>
              <w:rPr>
                <w:rFonts w:ascii="Helvetica" w:hAnsi="Helvetica" w:hint="eastAsia"/>
              </w:rPr>
              <w:t>l</w:t>
            </w:r>
            <w:r w:rsidRPr="00126AFA">
              <w:rPr>
                <w:rFonts w:ascii="Helvetica" w:hAnsi="Helvetica"/>
              </w:rPr>
              <w:t>ldpXdot1EvbConfigCdcpTxEnable(</w:t>
            </w:r>
            <w:r w:rsidRPr="00126AFA">
              <w:rPr>
                <w:rFonts w:ascii="Helvetica" w:hAnsi="Helvetica"/>
                <w:lang w:val="zh-CN"/>
              </w:rPr>
              <w:t>1.3.111.2.802.1.1.13.1.5.32962.7.1.1.1.1.2.1.1</w:t>
            </w:r>
            <w:r w:rsidRPr="00126AFA">
              <w:rPr>
                <w:rFonts w:ascii="Helvetica" w:hAnsi="Helvetic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/>
              </w:rPr>
              <w:t>read-write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As per MIB</w:t>
            </w:r>
          </w:p>
        </w:tc>
      </w:tr>
    </w:tbl>
    <w:p w:rsidR="00B624B8" w:rsidRPr="00126AFA" w:rsidRDefault="00B624B8" w:rsidP="00B624B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5" w:name="_Toc397420362"/>
      <w:bookmarkStart w:id="6" w:name="_Toc399317736"/>
      <w:r w:rsidRPr="00355E8C">
        <w:rPr>
          <w:rFonts w:ascii="Helvetica" w:hAnsi="Helvetica"/>
          <w:lang w:val="zh-CN"/>
        </w:rPr>
        <w:t>lldpV2Xdot1LocEvbTlvTable</w:t>
      </w:r>
      <w:bookmarkEnd w:id="5"/>
      <w:bookmarkEnd w:id="6"/>
    </w:p>
    <w:p w:rsidR="00B624B8" w:rsidRPr="00B624B8" w:rsidRDefault="00B624B8" w:rsidP="00B624B8">
      <w:r w:rsidRPr="00B624B8">
        <w:t>OID of this table is: 1.3.111.2.802.1.1.13.1.5.32962.7.1.1.1.2.1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443"/>
        <w:gridCol w:w="1235"/>
        <w:gridCol w:w="992"/>
        <w:gridCol w:w="2750"/>
      </w:tblGrid>
      <w:tr w:rsidR="00B624B8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624B8" w:rsidRPr="00D471D2" w:rsidTr="0091260D">
        <w:trPr>
          <w:cantSplit/>
          <w:trHeight w:val="655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355E8C">
              <w:rPr>
                <w:rFonts w:ascii="Helvetica" w:hAnsi="Helvetica" w:cs="Helvetica"/>
                <w:noProof/>
                <w:szCs w:val="21"/>
                <w:lang w:val="zh-CN"/>
              </w:rPr>
              <w:t>lldpV2Xdot1LocEvbTlvString</w:t>
            </w:r>
            <w:r w:rsidRPr="00355E8C" w:rsidDel="00355E8C">
              <w:rPr>
                <w:rFonts w:ascii="Helvetica" w:hAnsi="Helvetica" w:cs="Helvetica"/>
                <w:noProof/>
                <w:szCs w:val="21"/>
              </w:rPr>
              <w:t xml:space="preserve"> </w:t>
            </w:r>
            <w:r w:rsidRPr="00126AFA">
              <w:rPr>
                <w:rFonts w:ascii="Helvetica" w:hAnsi="Helvetica" w:cs="Helvetica"/>
                <w:noProof/>
                <w:szCs w:val="21"/>
              </w:rPr>
              <w:t>(</w:t>
            </w:r>
            <w:r w:rsidRPr="00126AFA">
              <w:rPr>
                <w:rFonts w:ascii="Helvetica" w:hAnsi="Helvetica" w:cs="charset0MS Sans Serif"/>
                <w:color w:val="000000"/>
                <w:szCs w:val="21"/>
                <w:lang w:val="zh-CN"/>
              </w:rPr>
              <w:t>1.3.111.2.802.1.1.13.1.5.32962.7.1.1.1.2.1.1.1)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As per MIB</w:t>
            </w:r>
          </w:p>
        </w:tc>
      </w:tr>
    </w:tbl>
    <w:p w:rsidR="00B624B8" w:rsidRPr="00126AFA" w:rsidRDefault="00B624B8" w:rsidP="00B624B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7" w:name="_Toc397420363"/>
      <w:bookmarkStart w:id="8" w:name="_Toc399317737"/>
      <w:r w:rsidRPr="00355E8C">
        <w:rPr>
          <w:rFonts w:ascii="Helvetica" w:hAnsi="Helvetica"/>
          <w:lang w:val="zh-CN"/>
        </w:rPr>
        <w:t>lldpV2Xdot1LocCdcpTlvTable</w:t>
      </w:r>
      <w:bookmarkEnd w:id="7"/>
      <w:bookmarkEnd w:id="8"/>
    </w:p>
    <w:p w:rsidR="00B624B8" w:rsidRPr="00B624B8" w:rsidRDefault="00B624B8" w:rsidP="00B624B8">
      <w:r w:rsidRPr="00B624B8">
        <w:t>OID of this table is: 1.3.111.2.802.1.1.13.1.5.32962.7.1.1.1.2.2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443"/>
        <w:gridCol w:w="1235"/>
        <w:gridCol w:w="992"/>
        <w:gridCol w:w="2750"/>
      </w:tblGrid>
      <w:tr w:rsidR="00B624B8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624B8" w:rsidRPr="00D471D2" w:rsidTr="0091260D">
        <w:trPr>
          <w:cantSplit/>
          <w:trHeight w:val="834"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355E8C">
              <w:rPr>
                <w:rFonts w:ascii="Helvetica" w:hAnsi="Helvetica" w:cs="Helvetica"/>
                <w:noProof/>
                <w:szCs w:val="21"/>
                <w:lang w:val="zh-CN"/>
              </w:rPr>
              <w:t>lldpV2Xdot1LocCdcpTlvString</w:t>
            </w:r>
            <w:r w:rsidRPr="00355E8C" w:rsidDel="00355E8C">
              <w:rPr>
                <w:rFonts w:ascii="Helvetica" w:hAnsi="Helvetica" w:cs="Helvetica"/>
                <w:noProof/>
                <w:szCs w:val="21"/>
              </w:rPr>
              <w:t xml:space="preserve"> </w:t>
            </w:r>
            <w:r w:rsidRPr="00126AFA">
              <w:rPr>
                <w:rFonts w:ascii="Helvetica" w:hAnsi="Helvetica" w:cs="Helvetica"/>
                <w:noProof/>
                <w:szCs w:val="21"/>
              </w:rPr>
              <w:t>(</w:t>
            </w:r>
            <w:r w:rsidRPr="00126AFA">
              <w:rPr>
                <w:rFonts w:ascii="Helvetica" w:hAnsi="Helvetica" w:cs="charset0MS Sans Serif"/>
                <w:color w:val="000000"/>
                <w:szCs w:val="21"/>
                <w:lang w:val="zh-CN"/>
              </w:rPr>
              <w:t>1.3.111.2.802.1.1.13.1.5.32962.7.1.1.1.2.2.1.1</w:t>
            </w:r>
            <w:r w:rsidRPr="00126AFA">
              <w:rPr>
                <w:rFonts w:ascii="Helvetica" w:hAnsi="Helvetica" w:cs="Helvetica"/>
                <w:noProof/>
                <w:szCs w:val="21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As per MIB</w:t>
            </w:r>
          </w:p>
        </w:tc>
      </w:tr>
    </w:tbl>
    <w:p w:rsidR="00B624B8" w:rsidRPr="00126AFA" w:rsidRDefault="00B624B8" w:rsidP="00B624B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9" w:name="_Toc397420364"/>
      <w:bookmarkStart w:id="10" w:name="_Toc399317738"/>
      <w:r w:rsidRPr="00355E8C">
        <w:rPr>
          <w:rFonts w:ascii="Helvetica" w:hAnsi="Helvetica"/>
          <w:lang w:val="zh-CN"/>
        </w:rPr>
        <w:lastRenderedPageBreak/>
        <w:t>lldpV2Xdot1RemEvbTlvTable</w:t>
      </w:r>
      <w:bookmarkEnd w:id="9"/>
      <w:bookmarkEnd w:id="10"/>
    </w:p>
    <w:p w:rsidR="00B624B8" w:rsidRPr="00B624B8" w:rsidRDefault="00B624B8" w:rsidP="00B624B8">
      <w:r w:rsidRPr="00B624B8">
        <w:t>OID of this table is: 1.3.111.2.802.1.1.13.1.5.32962.7.1.1.1.3.1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443"/>
        <w:gridCol w:w="1235"/>
        <w:gridCol w:w="827"/>
        <w:gridCol w:w="2915"/>
      </w:tblGrid>
      <w:tr w:rsidR="00B624B8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8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9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624B8" w:rsidRPr="00D471D2" w:rsidTr="0091260D">
        <w:trPr>
          <w:cantSplit/>
          <w:trHeight w:val="992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355E8C">
              <w:rPr>
                <w:rFonts w:ascii="Helvetica" w:hAnsi="Helvetica" w:cs="Helvetica"/>
                <w:noProof/>
                <w:szCs w:val="21"/>
                <w:lang w:val="zh-CN"/>
              </w:rPr>
              <w:t>lldpV2Xdot1RemEvbTlvString</w:t>
            </w:r>
            <w:r w:rsidRPr="00355E8C" w:rsidDel="00355E8C">
              <w:rPr>
                <w:rFonts w:ascii="Helvetica" w:hAnsi="Helvetica" w:cs="Helvetica"/>
                <w:noProof/>
                <w:szCs w:val="21"/>
              </w:rPr>
              <w:t xml:space="preserve"> </w:t>
            </w:r>
            <w:r w:rsidRPr="00126AFA">
              <w:rPr>
                <w:rFonts w:ascii="Helvetica" w:hAnsi="Helvetica" w:cs="Helvetica"/>
                <w:noProof/>
                <w:szCs w:val="21"/>
              </w:rPr>
              <w:t>(</w:t>
            </w:r>
            <w:r w:rsidRPr="00126AFA">
              <w:rPr>
                <w:rFonts w:ascii="Helvetica" w:hAnsi="Helvetica" w:cs="charset0MS Sans Serif"/>
                <w:color w:val="000000"/>
                <w:szCs w:val="21"/>
                <w:lang w:val="zh-CN"/>
              </w:rPr>
              <w:t>1.3.111.2.802.1.1.13.1.5.32962.7.1.1.1.3.1.1.1)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/>
              </w:rPr>
              <w:t>read-only</w:t>
            </w:r>
          </w:p>
        </w:tc>
        <w:tc>
          <w:tcPr>
            <w:tcW w:w="82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Current</w:t>
            </w:r>
          </w:p>
        </w:tc>
        <w:tc>
          <w:tcPr>
            <w:tcW w:w="291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As per MIB</w:t>
            </w:r>
          </w:p>
        </w:tc>
      </w:tr>
    </w:tbl>
    <w:p w:rsidR="00B624B8" w:rsidRPr="00126AFA" w:rsidRDefault="00B624B8" w:rsidP="00B624B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11" w:name="_Toc397420365"/>
      <w:bookmarkStart w:id="12" w:name="_Toc399317739"/>
      <w:r w:rsidRPr="00355E8C">
        <w:rPr>
          <w:rFonts w:ascii="Helvetica" w:hAnsi="Helvetica"/>
          <w:lang w:val="zh-CN"/>
        </w:rPr>
        <w:t>lldpV2Xdot1RemCdcpTlvTable</w:t>
      </w:r>
      <w:bookmarkEnd w:id="11"/>
      <w:bookmarkEnd w:id="12"/>
    </w:p>
    <w:p w:rsidR="00B624B8" w:rsidRPr="00B624B8" w:rsidRDefault="00B624B8" w:rsidP="00B624B8">
      <w:r w:rsidRPr="00B624B8">
        <w:t>OID of this table is: 1.3.111.2.802.1.1.13.1.5.32962.7.1.1.1.3.2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443"/>
        <w:gridCol w:w="1235"/>
        <w:gridCol w:w="992"/>
        <w:gridCol w:w="2750"/>
      </w:tblGrid>
      <w:tr w:rsidR="00B624B8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624B8" w:rsidRPr="00D471D2" w:rsidTr="0091260D">
        <w:trPr>
          <w:cantSplit/>
          <w:trHeight w:val="992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355E8C">
              <w:rPr>
                <w:rFonts w:ascii="Helvetica" w:hAnsi="Helvetica"/>
                <w:szCs w:val="21"/>
                <w:lang w:val="zh-CN"/>
              </w:rPr>
              <w:t>lldpV2Xdot1RemCdcpTlvString</w:t>
            </w:r>
            <w:r w:rsidRPr="00355E8C" w:rsidDel="00355E8C">
              <w:rPr>
                <w:rFonts w:ascii="Helvetica" w:hAnsi="Helvetica"/>
                <w:szCs w:val="21"/>
              </w:rPr>
              <w:t xml:space="preserve"> </w:t>
            </w:r>
            <w:r w:rsidRPr="00126AFA">
              <w:rPr>
                <w:rFonts w:ascii="Helvetica" w:hAnsi="Helvetica"/>
                <w:szCs w:val="21"/>
              </w:rPr>
              <w:t>(</w:t>
            </w:r>
            <w:r w:rsidRPr="00126AFA">
              <w:rPr>
                <w:rFonts w:ascii="Helvetica" w:hAnsi="Helvetica" w:cs="charset0MS Sans Serif"/>
                <w:color w:val="000000"/>
                <w:szCs w:val="21"/>
                <w:lang w:val="zh-CN"/>
              </w:rPr>
              <w:t>1.3.111.2.802.1.1.13.1.5.32962.7.1.1.1.3.2.1.1</w:t>
            </w:r>
            <w:r w:rsidRPr="00126AFA">
              <w:rPr>
                <w:rFonts w:ascii="Helvetica" w:hAnsi="Helvetica"/>
                <w:szCs w:val="21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B624B8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20D" w:rsidRDefault="00AC320D">
      <w:r>
        <w:separator/>
      </w:r>
    </w:p>
  </w:endnote>
  <w:endnote w:type="continuationSeparator" w:id="0">
    <w:p w:rsidR="00AC320D" w:rsidRDefault="00AC3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107CC">
      <w:fldChar w:fldCharType="begin"/>
    </w:r>
    <w:r>
      <w:instrText>PAGE</w:instrText>
    </w:r>
    <w:r w:rsidR="004107CC">
      <w:fldChar w:fldCharType="separate"/>
    </w:r>
    <w:r w:rsidR="00B624B8">
      <w:rPr>
        <w:noProof/>
      </w:rPr>
      <w:t>1</w:t>
    </w:r>
    <w:r w:rsidR="004107C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B624B8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20D" w:rsidRDefault="00AC320D">
      <w:r>
        <w:separator/>
      </w:r>
    </w:p>
  </w:footnote>
  <w:footnote w:type="continuationSeparator" w:id="0">
    <w:p w:rsidR="00AC320D" w:rsidRDefault="00AC32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bookmarkStart w:id="13" w:name="_Toc397420359"/>
    <w:r w:rsidR="00B624B8" w:rsidRPr="00B624B8">
      <w:t xml:space="preserve"> </w:t>
    </w:r>
    <w:r w:rsidR="00B624B8" w:rsidRPr="001461AA">
      <w:t>LLDP-EXT-DOT1-EVB-EXTENSIONS-MIB</w:t>
    </w:r>
    <w:bookmarkEnd w:id="13"/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07CC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320D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4B8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624B8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624B8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624B8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624B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624B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624B8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B624B8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A3278-4405-4072-921E-6680F7989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2014-09-24T02:26:00Z</dcterms:modified>
</cp:coreProperties>
</file>